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84A5B">
        <w:rPr>
          <w:rFonts w:cs="Arial"/>
          <w:b/>
          <w:caps/>
          <w:sz w:val="28"/>
          <w:szCs w:val="28"/>
        </w:rPr>
        <w:t>1</w:t>
      </w:r>
      <w:r w:rsidR="00814EAF">
        <w:rPr>
          <w:rFonts w:cs="Arial"/>
          <w:b/>
          <w:caps/>
          <w:sz w:val="28"/>
          <w:szCs w:val="28"/>
        </w:rPr>
        <w:t>8</w:t>
      </w:r>
      <w:r w:rsidR="00F70FDB">
        <w:rPr>
          <w:rFonts w:cs="Arial"/>
          <w:b/>
          <w:caps/>
          <w:sz w:val="28"/>
          <w:szCs w:val="28"/>
        </w:rPr>
        <w:t>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</w:t>
      </w:r>
      <w:r w:rsidR="00443354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  <w:r w:rsidR="00EA50D6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8574" w:type="dxa"/>
            <w:vAlign w:val="center"/>
          </w:tcPr>
          <w:p w:rsidR="00150EE2" w:rsidRPr="005A03FA" w:rsidRDefault="00870328" w:rsidP="00870328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À Concessionária Rota das Bandeiras S/A, </w:t>
            </w:r>
            <w:r w:rsidR="00943423" w:rsidRPr="00943423">
              <w:rPr>
                <w:rFonts w:cs="Arial"/>
                <w:sz w:val="20"/>
                <w:szCs w:val="20"/>
              </w:rPr>
              <w:t xml:space="preserve">solicitando </w:t>
            </w:r>
            <w:r>
              <w:rPr>
                <w:rFonts w:cs="Arial"/>
                <w:sz w:val="20"/>
                <w:szCs w:val="20"/>
              </w:rPr>
              <w:t>manu</w:t>
            </w:r>
            <w:r w:rsidR="00C318A6">
              <w:rPr>
                <w:rFonts w:cs="Arial"/>
                <w:sz w:val="20"/>
                <w:szCs w:val="20"/>
              </w:rPr>
              <w:t xml:space="preserve">tenção </w:t>
            </w:r>
            <w:r>
              <w:rPr>
                <w:rFonts w:cs="Arial"/>
                <w:sz w:val="20"/>
                <w:szCs w:val="20"/>
              </w:rPr>
              <w:t>do asfalto do antigo traçado da Rodovia Dom Pedro I, no trecho de entrada do Conjunto 22 de Abril, em Jacareí</w:t>
            </w:r>
            <w:r w:rsidR="00C57134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C667FF">
        <w:rPr>
          <w:rFonts w:cs="Arial"/>
        </w:rPr>
        <w:t xml:space="preserve"> </w:t>
      </w:r>
      <w:r w:rsidR="003216FF">
        <w:rPr>
          <w:rFonts w:cs="Arial"/>
        </w:rPr>
        <w:t>à</w:t>
      </w:r>
      <w:r w:rsidR="00B55B52" w:rsidRPr="00B55B52">
        <w:rPr>
          <w:rFonts w:cs="Arial"/>
        </w:rPr>
        <w:t xml:space="preserve"> </w:t>
      </w:r>
      <w:r w:rsidR="003216FF" w:rsidRPr="003216FF">
        <w:rPr>
          <w:rFonts w:cs="Arial"/>
        </w:rPr>
        <w:t>Concessionária Rota das Bandeiras S/A solicitando manutenção do asfalto do antigo traçado da Rodovia Dom Pedro I, no trecho de entrada do Conjunto 22 de Abril, em Jacareí</w:t>
      </w:r>
      <w:r w:rsidR="00170B3D">
        <w:rPr>
          <w:rFonts w:cs="Arial"/>
        </w:rPr>
        <w:t>.</w:t>
      </w:r>
    </w:p>
    <w:p w:rsidR="00B51777" w:rsidRDefault="00CE73C0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Cs/>
        </w:rPr>
      </w:pPr>
      <w:r>
        <w:rPr>
          <w:rFonts w:cs="Arial"/>
          <w:bCs/>
        </w:rPr>
        <w:t xml:space="preserve">O referido trecho da rodovia se encontra em </w:t>
      </w:r>
      <w:r w:rsidR="000F4154" w:rsidRPr="000F4154">
        <w:rPr>
          <w:rFonts w:cs="Arial"/>
          <w:bCs/>
        </w:rPr>
        <w:t xml:space="preserve">situação precária, com enormes buracos que danificam os veículos e </w:t>
      </w:r>
      <w:r w:rsidR="00232FC8">
        <w:rPr>
          <w:rFonts w:cs="Arial"/>
          <w:bCs/>
        </w:rPr>
        <w:t>acarretam</w:t>
      </w:r>
      <w:bookmarkStart w:id="0" w:name="_GoBack"/>
      <w:bookmarkEnd w:id="0"/>
      <w:r w:rsidR="000F4154" w:rsidRPr="000F4154">
        <w:rPr>
          <w:rFonts w:cs="Arial"/>
          <w:bCs/>
        </w:rPr>
        <w:t xml:space="preserve"> riscos de acidentes</w:t>
      </w:r>
      <w:r w:rsidR="000F4154">
        <w:rPr>
          <w:rFonts w:cs="Arial"/>
          <w:bCs/>
        </w:rPr>
        <w:t>.</w:t>
      </w:r>
    </w:p>
    <w:p w:rsidR="000F4154" w:rsidRPr="000F4154" w:rsidRDefault="000F4154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  <w:bCs/>
        </w:rPr>
        <w:t>Fotos em anexo.</w:t>
      </w:r>
    </w:p>
    <w:p w:rsidR="00700086" w:rsidRDefault="00E73FE1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Assim sendo, </w:t>
      </w:r>
      <w:r w:rsidR="00700086" w:rsidRPr="00691CF5">
        <w:rPr>
          <w:rFonts w:cs="Arial"/>
        </w:rPr>
        <w:t>mui respeitosamente recorr</w:t>
      </w:r>
      <w:r w:rsidR="0061546E">
        <w:rPr>
          <w:rFonts w:cs="Arial"/>
        </w:rPr>
        <w:t>emos</w:t>
      </w:r>
      <w:r w:rsidR="00700086"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>d</w:t>
      </w:r>
      <w:r w:rsidR="00422CD2">
        <w:rPr>
          <w:rFonts w:cs="Arial"/>
        </w:rPr>
        <w:t>a</w:t>
      </w:r>
      <w:r w:rsidR="00C25275">
        <w:rPr>
          <w:rFonts w:cs="Arial"/>
        </w:rPr>
        <w:t xml:space="preserve"> </w:t>
      </w:r>
      <w:r w:rsidR="00422CD2" w:rsidRPr="00422CD2">
        <w:rPr>
          <w:rFonts w:cs="Arial"/>
        </w:rPr>
        <w:t>Concessionária Rota das Bandeiras S/A</w:t>
      </w:r>
      <w:r w:rsidR="001D16D4">
        <w:rPr>
          <w:rFonts w:cs="Arial"/>
        </w:rPr>
        <w:t>,</w:t>
      </w:r>
      <w:r w:rsidR="00EB6BC3" w:rsidRPr="00B55B52">
        <w:rPr>
          <w:rFonts w:cs="Arial"/>
        </w:rPr>
        <w:t xml:space="preserve"> </w:t>
      </w:r>
      <w:r w:rsidR="00700086"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="00700086" w:rsidRPr="00691CF5">
        <w:rPr>
          <w:rFonts w:cs="Arial"/>
        </w:rPr>
        <w:t>.</w:t>
      </w:r>
    </w:p>
    <w:p w:rsidR="00017743" w:rsidRDefault="00017743" w:rsidP="00017743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EB6BC3">
        <w:rPr>
          <w:rFonts w:cs="Arial"/>
        </w:rPr>
        <w:t xml:space="preserve"> </w:t>
      </w:r>
      <w:r w:rsidR="00422CD2">
        <w:rPr>
          <w:rFonts w:cs="Arial"/>
        </w:rPr>
        <w:t>1</w:t>
      </w:r>
      <w:r w:rsidR="007F137F">
        <w:rPr>
          <w:rFonts w:cs="Arial"/>
        </w:rPr>
        <w:t>2</w:t>
      </w:r>
      <w:r w:rsidR="00445DA4">
        <w:rPr>
          <w:rFonts w:cs="Arial"/>
        </w:rPr>
        <w:t xml:space="preserve"> de </w:t>
      </w:r>
      <w:r w:rsidR="00422CD2">
        <w:rPr>
          <w:rFonts w:cs="Arial"/>
        </w:rPr>
        <w:t xml:space="preserve">maio </w:t>
      </w:r>
      <w:r>
        <w:rPr>
          <w:rFonts w:cs="Arial"/>
        </w:rPr>
        <w:t>de 2021.</w:t>
      </w:r>
    </w:p>
    <w:p w:rsidR="00017743" w:rsidRDefault="00017743" w:rsidP="00017743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017743" w:rsidRDefault="00017743" w:rsidP="00017743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7715E" w:rsidRPr="005D429C" w:rsidRDefault="0047715E" w:rsidP="0047715E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580378" w:rsidRDefault="0047715E" w:rsidP="007F137F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 w:rsidR="00F753F1"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DEM</w:t>
      </w:r>
    </w:p>
    <w:p w:rsidR="00580378" w:rsidRDefault="00580378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392D19" w:rsidRDefault="00580378" w:rsidP="00580378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sz w:val="22"/>
          <w:szCs w:val="22"/>
          <w:lang w:eastAsia="en-US"/>
        </w:rPr>
      </w:pPr>
      <w:r>
        <w:rPr>
          <w:rFonts w:eastAsia="Calibri" w:cs="Arial"/>
          <w:noProof/>
          <w:sz w:val="22"/>
          <w:szCs w:val="22"/>
        </w:rPr>
        <w:lastRenderedPageBreak/>
        <w:drawing>
          <wp:inline distT="0" distB="0" distL="0" distR="0" wp14:anchorId="4A0093FD">
            <wp:extent cx="5280660" cy="396240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0660" cy="396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0378" w:rsidRDefault="00580378" w:rsidP="00580378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sz w:val="22"/>
          <w:szCs w:val="22"/>
          <w:lang w:eastAsia="en-US"/>
        </w:rPr>
      </w:pPr>
    </w:p>
    <w:p w:rsidR="00580378" w:rsidRPr="00392D19" w:rsidRDefault="00580378" w:rsidP="007F137F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sz w:val="22"/>
          <w:szCs w:val="22"/>
          <w:lang w:eastAsia="en-US"/>
        </w:rPr>
      </w:pPr>
      <w:r>
        <w:rPr>
          <w:rFonts w:eastAsia="Calibri" w:cs="Arial"/>
          <w:noProof/>
          <w:sz w:val="22"/>
          <w:szCs w:val="22"/>
        </w:rPr>
        <w:drawing>
          <wp:inline distT="0" distB="0" distL="0" distR="0" wp14:anchorId="73EB9F09">
            <wp:extent cx="5280660" cy="396240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0660" cy="396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80378" w:rsidRPr="00392D19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BA5" w:rsidRDefault="00915BA5">
      <w:r>
        <w:separator/>
      </w:r>
    </w:p>
  </w:endnote>
  <w:endnote w:type="continuationSeparator" w:id="0">
    <w:p w:rsidR="00915BA5" w:rsidRDefault="00915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BA5" w:rsidRDefault="00915BA5">
      <w:r>
        <w:separator/>
      </w:r>
    </w:p>
  </w:footnote>
  <w:footnote w:type="continuationSeparator" w:id="0">
    <w:p w:rsidR="00915BA5" w:rsidRDefault="00915B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4E2807">
      <w:rPr>
        <w:rFonts w:cs="Arial"/>
        <w:b/>
        <w:sz w:val="20"/>
        <w:szCs w:val="20"/>
        <w:u w:val="single"/>
      </w:rPr>
      <w:t>1</w:t>
    </w:r>
    <w:r w:rsidR="00580378">
      <w:rPr>
        <w:rFonts w:cs="Arial"/>
        <w:b/>
        <w:sz w:val="20"/>
        <w:szCs w:val="20"/>
        <w:u w:val="single"/>
      </w:rPr>
      <w:t>87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</w:t>
    </w:r>
    <w:r w:rsidR="00D75B78">
      <w:rPr>
        <w:rFonts w:cs="Arial"/>
        <w:b/>
        <w:sz w:val="20"/>
        <w:szCs w:val="20"/>
        <w:u w:val="single"/>
      </w:rPr>
      <w:t>1</w:t>
    </w:r>
    <w:r w:rsidR="004B0D8D" w:rsidRPr="004B0D8D">
      <w:rPr>
        <w:rFonts w:cs="Arial"/>
        <w:b/>
        <w:sz w:val="20"/>
        <w:szCs w:val="20"/>
        <w:u w:val="single"/>
      </w:rPr>
      <w:t xml:space="preserve"> </w:t>
    </w:r>
    <w:r w:rsidR="003E3C99">
      <w:rPr>
        <w:rFonts w:cs="Arial"/>
        <w:b/>
        <w:sz w:val="20"/>
        <w:szCs w:val="20"/>
        <w:u w:val="single"/>
      </w:rPr>
      <w:t xml:space="preserve">- Vereador </w:t>
    </w:r>
    <w:r w:rsidR="007225D5">
      <w:rPr>
        <w:rFonts w:cs="Arial"/>
        <w:b/>
        <w:sz w:val="20"/>
        <w:szCs w:val="20"/>
        <w:u w:val="single"/>
      </w:rPr>
      <w:t>Valmir do Parque Meia Lua</w:t>
    </w:r>
    <w:r w:rsidR="003E3C99">
      <w:rPr>
        <w:rFonts w:cs="Arial"/>
        <w:b/>
        <w:sz w:val="20"/>
        <w:szCs w:val="20"/>
        <w:u w:val="single"/>
      </w:rPr>
      <w:t xml:space="preserve"> </w:t>
    </w:r>
    <w:r w:rsidR="004B0D8D" w:rsidRPr="004B0D8D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32FC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32FC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B094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B094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2B0945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2B0945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2BE5"/>
    <w:rsid w:val="00010EE8"/>
    <w:rsid w:val="00012789"/>
    <w:rsid w:val="00012BD2"/>
    <w:rsid w:val="00017743"/>
    <w:rsid w:val="00022453"/>
    <w:rsid w:val="00024FD3"/>
    <w:rsid w:val="00030962"/>
    <w:rsid w:val="0004415C"/>
    <w:rsid w:val="00046EFE"/>
    <w:rsid w:val="00053DCA"/>
    <w:rsid w:val="00056288"/>
    <w:rsid w:val="0006453E"/>
    <w:rsid w:val="00073FDB"/>
    <w:rsid w:val="000741A7"/>
    <w:rsid w:val="00082A84"/>
    <w:rsid w:val="00085EC8"/>
    <w:rsid w:val="00094490"/>
    <w:rsid w:val="000958D5"/>
    <w:rsid w:val="0009682A"/>
    <w:rsid w:val="00097CAE"/>
    <w:rsid w:val="000A4505"/>
    <w:rsid w:val="000B03A3"/>
    <w:rsid w:val="000B1480"/>
    <w:rsid w:val="000B396E"/>
    <w:rsid w:val="000D3A97"/>
    <w:rsid w:val="000E7D07"/>
    <w:rsid w:val="000F4154"/>
    <w:rsid w:val="000F6251"/>
    <w:rsid w:val="0010191C"/>
    <w:rsid w:val="00104DED"/>
    <w:rsid w:val="00106F15"/>
    <w:rsid w:val="00112D01"/>
    <w:rsid w:val="0014591F"/>
    <w:rsid w:val="00145E9B"/>
    <w:rsid w:val="00150EE2"/>
    <w:rsid w:val="00170B3D"/>
    <w:rsid w:val="00172E81"/>
    <w:rsid w:val="001764E2"/>
    <w:rsid w:val="00180FE3"/>
    <w:rsid w:val="00181CD2"/>
    <w:rsid w:val="0019073F"/>
    <w:rsid w:val="00190BDD"/>
    <w:rsid w:val="00192D2A"/>
    <w:rsid w:val="00193311"/>
    <w:rsid w:val="00193505"/>
    <w:rsid w:val="00197E05"/>
    <w:rsid w:val="001A09F2"/>
    <w:rsid w:val="001A5778"/>
    <w:rsid w:val="001B0773"/>
    <w:rsid w:val="001B6B1C"/>
    <w:rsid w:val="001C2CEB"/>
    <w:rsid w:val="001D16D4"/>
    <w:rsid w:val="001D5095"/>
    <w:rsid w:val="001E6758"/>
    <w:rsid w:val="001F13C3"/>
    <w:rsid w:val="001F212F"/>
    <w:rsid w:val="00201274"/>
    <w:rsid w:val="00204ED7"/>
    <w:rsid w:val="002060D3"/>
    <w:rsid w:val="002245E7"/>
    <w:rsid w:val="00230859"/>
    <w:rsid w:val="00232FC8"/>
    <w:rsid w:val="00236CE1"/>
    <w:rsid w:val="002377BC"/>
    <w:rsid w:val="0024185E"/>
    <w:rsid w:val="0024578C"/>
    <w:rsid w:val="00253C82"/>
    <w:rsid w:val="0025442D"/>
    <w:rsid w:val="0027049E"/>
    <w:rsid w:val="00270881"/>
    <w:rsid w:val="002A7434"/>
    <w:rsid w:val="002B0945"/>
    <w:rsid w:val="002C4B2B"/>
    <w:rsid w:val="002C5C70"/>
    <w:rsid w:val="002D053B"/>
    <w:rsid w:val="002D3D9E"/>
    <w:rsid w:val="002E0DF4"/>
    <w:rsid w:val="002F02DB"/>
    <w:rsid w:val="0030168E"/>
    <w:rsid w:val="00301C7D"/>
    <w:rsid w:val="00307B64"/>
    <w:rsid w:val="00312B96"/>
    <w:rsid w:val="00312BC1"/>
    <w:rsid w:val="00314434"/>
    <w:rsid w:val="00317C1A"/>
    <w:rsid w:val="003216FF"/>
    <w:rsid w:val="00323F0F"/>
    <w:rsid w:val="00324528"/>
    <w:rsid w:val="0032515A"/>
    <w:rsid w:val="00330B96"/>
    <w:rsid w:val="00331F13"/>
    <w:rsid w:val="0033516C"/>
    <w:rsid w:val="00347D5E"/>
    <w:rsid w:val="00351DB4"/>
    <w:rsid w:val="003572AD"/>
    <w:rsid w:val="00375746"/>
    <w:rsid w:val="00376975"/>
    <w:rsid w:val="00377DCF"/>
    <w:rsid w:val="00381797"/>
    <w:rsid w:val="003848C4"/>
    <w:rsid w:val="0038734E"/>
    <w:rsid w:val="003874C7"/>
    <w:rsid w:val="00392D19"/>
    <w:rsid w:val="00397609"/>
    <w:rsid w:val="00397FF3"/>
    <w:rsid w:val="003A3557"/>
    <w:rsid w:val="003A5D5E"/>
    <w:rsid w:val="003A77BE"/>
    <w:rsid w:val="003B1A41"/>
    <w:rsid w:val="003B6BE5"/>
    <w:rsid w:val="003C2443"/>
    <w:rsid w:val="003C46B9"/>
    <w:rsid w:val="003E188F"/>
    <w:rsid w:val="003E3C99"/>
    <w:rsid w:val="003F7497"/>
    <w:rsid w:val="00412795"/>
    <w:rsid w:val="00412BCB"/>
    <w:rsid w:val="004131CC"/>
    <w:rsid w:val="00421879"/>
    <w:rsid w:val="00422CD2"/>
    <w:rsid w:val="00426A3A"/>
    <w:rsid w:val="00435606"/>
    <w:rsid w:val="00443354"/>
    <w:rsid w:val="00445771"/>
    <w:rsid w:val="00445DA4"/>
    <w:rsid w:val="0046173A"/>
    <w:rsid w:val="00462383"/>
    <w:rsid w:val="004701AB"/>
    <w:rsid w:val="0047715E"/>
    <w:rsid w:val="00480DFB"/>
    <w:rsid w:val="00483E02"/>
    <w:rsid w:val="00487D64"/>
    <w:rsid w:val="00491BA2"/>
    <w:rsid w:val="00491C44"/>
    <w:rsid w:val="00493115"/>
    <w:rsid w:val="00496FFF"/>
    <w:rsid w:val="004A0012"/>
    <w:rsid w:val="004B0D8D"/>
    <w:rsid w:val="004C2C30"/>
    <w:rsid w:val="004C6C78"/>
    <w:rsid w:val="004D2A07"/>
    <w:rsid w:val="004E06ED"/>
    <w:rsid w:val="004E2807"/>
    <w:rsid w:val="004E46DA"/>
    <w:rsid w:val="004F39E9"/>
    <w:rsid w:val="004F690D"/>
    <w:rsid w:val="004F6A11"/>
    <w:rsid w:val="00505357"/>
    <w:rsid w:val="00505FD8"/>
    <w:rsid w:val="00524669"/>
    <w:rsid w:val="00533862"/>
    <w:rsid w:val="00537559"/>
    <w:rsid w:val="0054217E"/>
    <w:rsid w:val="00545CFD"/>
    <w:rsid w:val="0055040C"/>
    <w:rsid w:val="00564368"/>
    <w:rsid w:val="00566328"/>
    <w:rsid w:val="00580378"/>
    <w:rsid w:val="0058109A"/>
    <w:rsid w:val="005868AE"/>
    <w:rsid w:val="005A019A"/>
    <w:rsid w:val="005A01D0"/>
    <w:rsid w:val="005A03FA"/>
    <w:rsid w:val="005B3D21"/>
    <w:rsid w:val="005C3938"/>
    <w:rsid w:val="005C49BB"/>
    <w:rsid w:val="005C6797"/>
    <w:rsid w:val="005D0335"/>
    <w:rsid w:val="005D3A6A"/>
    <w:rsid w:val="005D506B"/>
    <w:rsid w:val="005D702D"/>
    <w:rsid w:val="005E138D"/>
    <w:rsid w:val="005F06AF"/>
    <w:rsid w:val="005F25E2"/>
    <w:rsid w:val="005F4F42"/>
    <w:rsid w:val="00601009"/>
    <w:rsid w:val="0060397F"/>
    <w:rsid w:val="0061546E"/>
    <w:rsid w:val="00624472"/>
    <w:rsid w:val="00625705"/>
    <w:rsid w:val="006426AE"/>
    <w:rsid w:val="0064503A"/>
    <w:rsid w:val="0064626C"/>
    <w:rsid w:val="00674F7D"/>
    <w:rsid w:val="00680F59"/>
    <w:rsid w:val="00681021"/>
    <w:rsid w:val="0068126B"/>
    <w:rsid w:val="00682E6E"/>
    <w:rsid w:val="00691CF5"/>
    <w:rsid w:val="006928BB"/>
    <w:rsid w:val="0069312F"/>
    <w:rsid w:val="006A370D"/>
    <w:rsid w:val="006A7D0E"/>
    <w:rsid w:val="006B01FE"/>
    <w:rsid w:val="006B051F"/>
    <w:rsid w:val="006B0B8E"/>
    <w:rsid w:val="006B0E57"/>
    <w:rsid w:val="006B3931"/>
    <w:rsid w:val="006B5AA2"/>
    <w:rsid w:val="006C3013"/>
    <w:rsid w:val="006C59BC"/>
    <w:rsid w:val="006D6F7D"/>
    <w:rsid w:val="006E448C"/>
    <w:rsid w:val="006E6255"/>
    <w:rsid w:val="006E7E66"/>
    <w:rsid w:val="006F4E64"/>
    <w:rsid w:val="006F7B0A"/>
    <w:rsid w:val="00700086"/>
    <w:rsid w:val="00711FB9"/>
    <w:rsid w:val="00714495"/>
    <w:rsid w:val="00715F74"/>
    <w:rsid w:val="007210AD"/>
    <w:rsid w:val="00722286"/>
    <w:rsid w:val="007225D5"/>
    <w:rsid w:val="007243CE"/>
    <w:rsid w:val="00725E66"/>
    <w:rsid w:val="00726E17"/>
    <w:rsid w:val="00727CDB"/>
    <w:rsid w:val="0073407F"/>
    <w:rsid w:val="00736BB7"/>
    <w:rsid w:val="00755316"/>
    <w:rsid w:val="00764FA7"/>
    <w:rsid w:val="00775A1B"/>
    <w:rsid w:val="00780677"/>
    <w:rsid w:val="00781CDD"/>
    <w:rsid w:val="007838DC"/>
    <w:rsid w:val="00790911"/>
    <w:rsid w:val="007A6125"/>
    <w:rsid w:val="007B263B"/>
    <w:rsid w:val="007B3D1A"/>
    <w:rsid w:val="007C2AF8"/>
    <w:rsid w:val="007D18AA"/>
    <w:rsid w:val="007D39FD"/>
    <w:rsid w:val="007D58FF"/>
    <w:rsid w:val="007E3F69"/>
    <w:rsid w:val="007E570F"/>
    <w:rsid w:val="007F132A"/>
    <w:rsid w:val="007F137F"/>
    <w:rsid w:val="007F75CA"/>
    <w:rsid w:val="0080197E"/>
    <w:rsid w:val="00803E92"/>
    <w:rsid w:val="0081220D"/>
    <w:rsid w:val="008136B9"/>
    <w:rsid w:val="00814EAF"/>
    <w:rsid w:val="00817C91"/>
    <w:rsid w:val="00820C13"/>
    <w:rsid w:val="008235DB"/>
    <w:rsid w:val="00826D1A"/>
    <w:rsid w:val="00833E7C"/>
    <w:rsid w:val="00834BE7"/>
    <w:rsid w:val="008365FC"/>
    <w:rsid w:val="00845E29"/>
    <w:rsid w:val="008474F2"/>
    <w:rsid w:val="00847658"/>
    <w:rsid w:val="0085313C"/>
    <w:rsid w:val="00870328"/>
    <w:rsid w:val="00870972"/>
    <w:rsid w:val="00870EFA"/>
    <w:rsid w:val="0087415E"/>
    <w:rsid w:val="00877E50"/>
    <w:rsid w:val="00884690"/>
    <w:rsid w:val="008848B7"/>
    <w:rsid w:val="008909A4"/>
    <w:rsid w:val="008938F6"/>
    <w:rsid w:val="008A0EB2"/>
    <w:rsid w:val="008B0DF7"/>
    <w:rsid w:val="008C33AB"/>
    <w:rsid w:val="008D08A1"/>
    <w:rsid w:val="008D5256"/>
    <w:rsid w:val="008F0037"/>
    <w:rsid w:val="008F4C40"/>
    <w:rsid w:val="008F67E0"/>
    <w:rsid w:val="008F7724"/>
    <w:rsid w:val="0090117A"/>
    <w:rsid w:val="00907E0D"/>
    <w:rsid w:val="00915246"/>
    <w:rsid w:val="00915BA5"/>
    <w:rsid w:val="00922964"/>
    <w:rsid w:val="00943297"/>
    <w:rsid w:val="00943423"/>
    <w:rsid w:val="00944C1A"/>
    <w:rsid w:val="00950602"/>
    <w:rsid w:val="00960EAF"/>
    <w:rsid w:val="00963985"/>
    <w:rsid w:val="009741AF"/>
    <w:rsid w:val="009768E6"/>
    <w:rsid w:val="0098178E"/>
    <w:rsid w:val="009927D9"/>
    <w:rsid w:val="009928A6"/>
    <w:rsid w:val="009A2124"/>
    <w:rsid w:val="009A2ABD"/>
    <w:rsid w:val="009A6BE2"/>
    <w:rsid w:val="009B207E"/>
    <w:rsid w:val="009B32F8"/>
    <w:rsid w:val="009C6D71"/>
    <w:rsid w:val="009D0F6E"/>
    <w:rsid w:val="009D34B3"/>
    <w:rsid w:val="009D4A5F"/>
    <w:rsid w:val="009D50D4"/>
    <w:rsid w:val="009D512F"/>
    <w:rsid w:val="009E0CF8"/>
    <w:rsid w:val="009E1F05"/>
    <w:rsid w:val="009E6B3F"/>
    <w:rsid w:val="00A041A1"/>
    <w:rsid w:val="00A13270"/>
    <w:rsid w:val="00A21A8C"/>
    <w:rsid w:val="00A26F1D"/>
    <w:rsid w:val="00A27D0E"/>
    <w:rsid w:val="00A30977"/>
    <w:rsid w:val="00A349F1"/>
    <w:rsid w:val="00A37539"/>
    <w:rsid w:val="00A46B01"/>
    <w:rsid w:val="00A71FCD"/>
    <w:rsid w:val="00A8134E"/>
    <w:rsid w:val="00A92CB9"/>
    <w:rsid w:val="00AA1140"/>
    <w:rsid w:val="00AB3537"/>
    <w:rsid w:val="00AB5296"/>
    <w:rsid w:val="00AC24F9"/>
    <w:rsid w:val="00AC712C"/>
    <w:rsid w:val="00AD5CDD"/>
    <w:rsid w:val="00AD6B47"/>
    <w:rsid w:val="00AE232A"/>
    <w:rsid w:val="00AF0235"/>
    <w:rsid w:val="00AF3F6D"/>
    <w:rsid w:val="00AF6EE5"/>
    <w:rsid w:val="00AF77EB"/>
    <w:rsid w:val="00B050D9"/>
    <w:rsid w:val="00B10D2D"/>
    <w:rsid w:val="00B10E9F"/>
    <w:rsid w:val="00B150B1"/>
    <w:rsid w:val="00B26608"/>
    <w:rsid w:val="00B30E53"/>
    <w:rsid w:val="00B34521"/>
    <w:rsid w:val="00B36560"/>
    <w:rsid w:val="00B429CA"/>
    <w:rsid w:val="00B51777"/>
    <w:rsid w:val="00B55B52"/>
    <w:rsid w:val="00B57E0F"/>
    <w:rsid w:val="00B60F6B"/>
    <w:rsid w:val="00B62A18"/>
    <w:rsid w:val="00B72E3A"/>
    <w:rsid w:val="00B75CEF"/>
    <w:rsid w:val="00B82D5C"/>
    <w:rsid w:val="00B90AB8"/>
    <w:rsid w:val="00BA1565"/>
    <w:rsid w:val="00BA160E"/>
    <w:rsid w:val="00BA404A"/>
    <w:rsid w:val="00BA623C"/>
    <w:rsid w:val="00BB3364"/>
    <w:rsid w:val="00BB3F3E"/>
    <w:rsid w:val="00BC058A"/>
    <w:rsid w:val="00BC44DF"/>
    <w:rsid w:val="00BC4934"/>
    <w:rsid w:val="00BC747D"/>
    <w:rsid w:val="00BC7960"/>
    <w:rsid w:val="00BD0A54"/>
    <w:rsid w:val="00BD1F36"/>
    <w:rsid w:val="00BD3C47"/>
    <w:rsid w:val="00BD4722"/>
    <w:rsid w:val="00BE1B39"/>
    <w:rsid w:val="00BE2153"/>
    <w:rsid w:val="00BF5BA5"/>
    <w:rsid w:val="00BF6486"/>
    <w:rsid w:val="00BF791A"/>
    <w:rsid w:val="00C068D5"/>
    <w:rsid w:val="00C06926"/>
    <w:rsid w:val="00C06BEA"/>
    <w:rsid w:val="00C10EFB"/>
    <w:rsid w:val="00C1123A"/>
    <w:rsid w:val="00C21809"/>
    <w:rsid w:val="00C25275"/>
    <w:rsid w:val="00C318A6"/>
    <w:rsid w:val="00C36E68"/>
    <w:rsid w:val="00C42806"/>
    <w:rsid w:val="00C44D39"/>
    <w:rsid w:val="00C45509"/>
    <w:rsid w:val="00C57134"/>
    <w:rsid w:val="00C667FF"/>
    <w:rsid w:val="00C76263"/>
    <w:rsid w:val="00C80ED0"/>
    <w:rsid w:val="00C91115"/>
    <w:rsid w:val="00CA3EF2"/>
    <w:rsid w:val="00CA759E"/>
    <w:rsid w:val="00CB2BAB"/>
    <w:rsid w:val="00CB5B6F"/>
    <w:rsid w:val="00CD0D65"/>
    <w:rsid w:val="00CE31D0"/>
    <w:rsid w:val="00CE73C0"/>
    <w:rsid w:val="00CF31DE"/>
    <w:rsid w:val="00CF6379"/>
    <w:rsid w:val="00D11D30"/>
    <w:rsid w:val="00D11D60"/>
    <w:rsid w:val="00D12809"/>
    <w:rsid w:val="00D14EB1"/>
    <w:rsid w:val="00D16CA1"/>
    <w:rsid w:val="00D2072E"/>
    <w:rsid w:val="00D233C7"/>
    <w:rsid w:val="00D23828"/>
    <w:rsid w:val="00D2463B"/>
    <w:rsid w:val="00D30842"/>
    <w:rsid w:val="00D312F1"/>
    <w:rsid w:val="00D46BF1"/>
    <w:rsid w:val="00D507D5"/>
    <w:rsid w:val="00D5430F"/>
    <w:rsid w:val="00D564F1"/>
    <w:rsid w:val="00D576DB"/>
    <w:rsid w:val="00D60B8F"/>
    <w:rsid w:val="00D62AC3"/>
    <w:rsid w:val="00D63394"/>
    <w:rsid w:val="00D63C4F"/>
    <w:rsid w:val="00D705A7"/>
    <w:rsid w:val="00D736CC"/>
    <w:rsid w:val="00D75B78"/>
    <w:rsid w:val="00D8365B"/>
    <w:rsid w:val="00D87F08"/>
    <w:rsid w:val="00D91D95"/>
    <w:rsid w:val="00D961AD"/>
    <w:rsid w:val="00DA2460"/>
    <w:rsid w:val="00DB23E5"/>
    <w:rsid w:val="00DB48F6"/>
    <w:rsid w:val="00DB74A8"/>
    <w:rsid w:val="00DD2F9E"/>
    <w:rsid w:val="00DD45DD"/>
    <w:rsid w:val="00DD4B5C"/>
    <w:rsid w:val="00DD73E4"/>
    <w:rsid w:val="00DD7785"/>
    <w:rsid w:val="00DE121D"/>
    <w:rsid w:val="00DE50DD"/>
    <w:rsid w:val="00DE518C"/>
    <w:rsid w:val="00E0249F"/>
    <w:rsid w:val="00E07978"/>
    <w:rsid w:val="00E11F92"/>
    <w:rsid w:val="00E126B9"/>
    <w:rsid w:val="00E14F37"/>
    <w:rsid w:val="00E16623"/>
    <w:rsid w:val="00E17928"/>
    <w:rsid w:val="00E3022D"/>
    <w:rsid w:val="00E41657"/>
    <w:rsid w:val="00E51FCF"/>
    <w:rsid w:val="00E53BD0"/>
    <w:rsid w:val="00E669D6"/>
    <w:rsid w:val="00E66CFD"/>
    <w:rsid w:val="00E670DB"/>
    <w:rsid w:val="00E721EC"/>
    <w:rsid w:val="00E72E07"/>
    <w:rsid w:val="00E73FE1"/>
    <w:rsid w:val="00E810B0"/>
    <w:rsid w:val="00E84A5B"/>
    <w:rsid w:val="00E86C30"/>
    <w:rsid w:val="00E9074B"/>
    <w:rsid w:val="00E90791"/>
    <w:rsid w:val="00E90C30"/>
    <w:rsid w:val="00E94323"/>
    <w:rsid w:val="00EA50D6"/>
    <w:rsid w:val="00EA724A"/>
    <w:rsid w:val="00EB04D6"/>
    <w:rsid w:val="00EB095F"/>
    <w:rsid w:val="00EB2955"/>
    <w:rsid w:val="00EB6BC3"/>
    <w:rsid w:val="00EC317C"/>
    <w:rsid w:val="00ED2065"/>
    <w:rsid w:val="00ED3AB2"/>
    <w:rsid w:val="00EE22A0"/>
    <w:rsid w:val="00EF588F"/>
    <w:rsid w:val="00EF5F71"/>
    <w:rsid w:val="00EF7F8E"/>
    <w:rsid w:val="00F17716"/>
    <w:rsid w:val="00F27895"/>
    <w:rsid w:val="00F34924"/>
    <w:rsid w:val="00F420E5"/>
    <w:rsid w:val="00F45299"/>
    <w:rsid w:val="00F47375"/>
    <w:rsid w:val="00F5150F"/>
    <w:rsid w:val="00F65C85"/>
    <w:rsid w:val="00F70FDB"/>
    <w:rsid w:val="00F73DA3"/>
    <w:rsid w:val="00F753F1"/>
    <w:rsid w:val="00F7608C"/>
    <w:rsid w:val="00F77AC1"/>
    <w:rsid w:val="00FA3CFC"/>
    <w:rsid w:val="00FA4ED0"/>
    <w:rsid w:val="00FA5A1C"/>
    <w:rsid w:val="00FB00FA"/>
    <w:rsid w:val="00FB1BA5"/>
    <w:rsid w:val="00FB398A"/>
    <w:rsid w:val="00FC0A46"/>
    <w:rsid w:val="00FC1C13"/>
    <w:rsid w:val="00FC2E4C"/>
    <w:rsid w:val="00FD0E80"/>
    <w:rsid w:val="00FD440A"/>
    <w:rsid w:val="00FE28F8"/>
    <w:rsid w:val="00FE2DF6"/>
    <w:rsid w:val="00FE3B6B"/>
    <w:rsid w:val="00FE636F"/>
    <w:rsid w:val="00FE7568"/>
    <w:rsid w:val="00FF10BE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5A145-F35A-41E3-96B5-41EE250B9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10</TotalTime>
  <Pages>2</Pages>
  <Words>152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18</cp:revision>
  <cp:lastPrinted>2019-11-18T12:20:00Z</cp:lastPrinted>
  <dcterms:created xsi:type="dcterms:W3CDTF">2021-05-10T18:53:00Z</dcterms:created>
  <dcterms:modified xsi:type="dcterms:W3CDTF">2021-05-11T13:48:00Z</dcterms:modified>
</cp:coreProperties>
</file>